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A5467" w14:textId="77777777" w:rsidR="00AF7F5D" w:rsidRPr="00AF7F5D" w:rsidRDefault="00AF7F5D" w:rsidP="00AF7F5D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F7F5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6C4BDBE" w14:textId="77777777" w:rsidR="00AF7F5D" w:rsidRPr="00AF7F5D" w:rsidRDefault="00AF7F5D" w:rsidP="00AF7F5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7F5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4B0296A" w14:textId="77777777" w:rsidR="00AF7F5D" w:rsidRPr="00AF7F5D" w:rsidRDefault="00AF7F5D" w:rsidP="00AF7F5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7F5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531D067" w14:textId="77777777" w:rsidR="00AF7F5D" w:rsidRPr="00AF7F5D" w:rsidRDefault="00AF7F5D" w:rsidP="00AF7F5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F7F5D">
        <w:rPr>
          <w:rFonts w:ascii="Corbel" w:hAnsi="Corbel"/>
          <w:i/>
          <w:sz w:val="20"/>
          <w:szCs w:val="20"/>
          <w:lang w:eastAsia="ar-SA"/>
        </w:rPr>
        <w:t>(skrajne daty</w:t>
      </w:r>
      <w:r w:rsidRPr="00AF7F5D">
        <w:rPr>
          <w:rFonts w:ascii="Corbel" w:hAnsi="Corbel"/>
          <w:sz w:val="20"/>
          <w:szCs w:val="20"/>
          <w:lang w:eastAsia="ar-SA"/>
        </w:rPr>
        <w:t>)</w:t>
      </w:r>
    </w:p>
    <w:p w14:paraId="04091393" w14:textId="77777777" w:rsidR="00AF7F5D" w:rsidRPr="00AF7F5D" w:rsidRDefault="00AF7F5D" w:rsidP="00AF7F5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F7F5D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4248F18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65D2A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862643C" w14:textId="77777777" w:rsidTr="00B819C8">
        <w:tc>
          <w:tcPr>
            <w:tcW w:w="2694" w:type="dxa"/>
            <w:vAlign w:val="center"/>
          </w:tcPr>
          <w:p w14:paraId="744E527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BF63BE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Cs/>
                <w:sz w:val="24"/>
                <w:szCs w:val="24"/>
              </w:rPr>
              <w:t>Bezpieczeństwo systemu finansowego państwa</w:t>
            </w:r>
          </w:p>
        </w:tc>
      </w:tr>
      <w:tr w:rsidR="0085747A" w:rsidRPr="00B169DF" w14:paraId="2E2BE621" w14:textId="77777777" w:rsidTr="00B819C8">
        <w:tc>
          <w:tcPr>
            <w:tcW w:w="2694" w:type="dxa"/>
            <w:vAlign w:val="center"/>
          </w:tcPr>
          <w:p w14:paraId="71AC478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402DD9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0B63">
              <w:rPr>
                <w:rFonts w:ascii="Corbel" w:hAnsi="Corbel"/>
                <w:b w:val="0"/>
                <w:sz w:val="24"/>
                <w:szCs w:val="24"/>
              </w:rPr>
              <w:t>A2SO38</w:t>
            </w:r>
          </w:p>
        </w:tc>
      </w:tr>
      <w:tr w:rsidR="0085747A" w:rsidRPr="00B169DF" w14:paraId="4262D991" w14:textId="77777777" w:rsidTr="00B819C8">
        <w:tc>
          <w:tcPr>
            <w:tcW w:w="2694" w:type="dxa"/>
            <w:vAlign w:val="center"/>
          </w:tcPr>
          <w:p w14:paraId="6528430C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A11300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0E575AB7" w14:textId="77777777" w:rsidTr="00B819C8">
        <w:tc>
          <w:tcPr>
            <w:tcW w:w="2694" w:type="dxa"/>
            <w:vAlign w:val="center"/>
          </w:tcPr>
          <w:p w14:paraId="65415F1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A309B" w14:textId="77777777" w:rsidR="0085747A" w:rsidRPr="00B169DF" w:rsidRDefault="00CE3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="00CE3865" w:rsidRPr="00B169DF" w14:paraId="10994037" w14:textId="77777777" w:rsidTr="00B819C8">
        <w:tc>
          <w:tcPr>
            <w:tcW w:w="2694" w:type="dxa"/>
            <w:vAlign w:val="center"/>
          </w:tcPr>
          <w:p w14:paraId="483FDEFE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5A9F2C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E3865" w:rsidRPr="00B169DF" w14:paraId="3DA8BA8B" w14:textId="77777777" w:rsidTr="00B819C8">
        <w:tc>
          <w:tcPr>
            <w:tcW w:w="2694" w:type="dxa"/>
            <w:vAlign w:val="center"/>
          </w:tcPr>
          <w:p w14:paraId="624140AA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C5AACEB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E3865" w:rsidRPr="00B169DF" w14:paraId="6FA5B853" w14:textId="77777777" w:rsidTr="00B819C8">
        <w:tc>
          <w:tcPr>
            <w:tcW w:w="2694" w:type="dxa"/>
            <w:vAlign w:val="center"/>
          </w:tcPr>
          <w:p w14:paraId="0D09340D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1E8A20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E3865" w:rsidRPr="00B169DF" w14:paraId="691CCFF7" w14:textId="77777777" w:rsidTr="00B819C8">
        <w:tc>
          <w:tcPr>
            <w:tcW w:w="2694" w:type="dxa"/>
            <w:vAlign w:val="center"/>
          </w:tcPr>
          <w:p w14:paraId="439D4C07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7A7666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CE3865" w:rsidRPr="00B169DF" w14:paraId="1B8793AB" w14:textId="77777777" w:rsidTr="00B819C8">
        <w:tc>
          <w:tcPr>
            <w:tcW w:w="2694" w:type="dxa"/>
            <w:vAlign w:val="center"/>
          </w:tcPr>
          <w:p w14:paraId="11631751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1823713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 xml:space="preserve">2 / III </w:t>
            </w:r>
          </w:p>
        </w:tc>
      </w:tr>
      <w:tr w:rsidR="00CE3865" w:rsidRPr="00B169DF" w14:paraId="7F6D09BF" w14:textId="77777777" w:rsidTr="00B819C8">
        <w:tc>
          <w:tcPr>
            <w:tcW w:w="2694" w:type="dxa"/>
            <w:vAlign w:val="center"/>
          </w:tcPr>
          <w:p w14:paraId="3B38D0B4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AB4B1B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E3865" w:rsidRPr="00B169DF" w14:paraId="74C109EB" w14:textId="77777777" w:rsidTr="00B819C8">
        <w:tc>
          <w:tcPr>
            <w:tcW w:w="2694" w:type="dxa"/>
            <w:vAlign w:val="center"/>
          </w:tcPr>
          <w:p w14:paraId="151BD468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B06289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E3865" w:rsidRPr="00B169DF" w14:paraId="0A0ABC40" w14:textId="77777777" w:rsidTr="00B819C8">
        <w:tc>
          <w:tcPr>
            <w:tcW w:w="2694" w:type="dxa"/>
            <w:vAlign w:val="center"/>
          </w:tcPr>
          <w:p w14:paraId="2CA668A5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09478E" w14:textId="77777777" w:rsidR="00CE3865" w:rsidRPr="009729E1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Majka</w:t>
            </w:r>
          </w:p>
        </w:tc>
      </w:tr>
      <w:tr w:rsidR="00CE3865" w:rsidRPr="00B169DF" w14:paraId="42428F5A" w14:textId="77777777" w:rsidTr="00B819C8">
        <w:tc>
          <w:tcPr>
            <w:tcW w:w="2694" w:type="dxa"/>
            <w:vAlign w:val="center"/>
          </w:tcPr>
          <w:p w14:paraId="58E4966D" w14:textId="77777777" w:rsidR="00CE3865" w:rsidRPr="00B169DF" w:rsidRDefault="00CE386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6BAFC2" w14:textId="77777777" w:rsidR="00CE3865" w:rsidRPr="009C54AE" w:rsidRDefault="00CE3865" w:rsidP="00FF27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Paweł Majka,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0E823C6D" w14:textId="00FB8564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143C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127F0B94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bookmarkStart w:id="1" w:name="_GoBack"/>
      <w:bookmarkEnd w:id="1"/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EEBDFCB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B169DF" w14:paraId="40F43121" w14:textId="77777777" w:rsidTr="36C80FA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CF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030E83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2B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471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84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CD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A7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98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21D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C25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B5F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B6757C1" w14:textId="77777777" w:rsidTr="36C80FA0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9BBF" w14:textId="77777777" w:rsidR="00015B8F" w:rsidRPr="00B169DF" w:rsidRDefault="00CE38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E9A4" w14:textId="77777777" w:rsidR="00015B8F" w:rsidRPr="00B169DF" w:rsidRDefault="00CE38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3124" w14:textId="77777777" w:rsidR="00015B8F" w:rsidRPr="00B169DF" w:rsidRDefault="00CE38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F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78E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0CB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A28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1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6E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67D0" w14:textId="77777777" w:rsidR="00015B8F" w:rsidRPr="00B169DF" w:rsidRDefault="00B84D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9E3BA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62C2B7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D4D2E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01ABBB64" w14:textId="77777777" w:rsidR="0085747A" w:rsidRPr="00B169DF" w:rsidRDefault="00B84D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⌧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440AC4B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01E7F3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03DDF1" w14:textId="5C8B1B4E" w:rsidR="00E22FBC" w:rsidRPr="00B169DF" w:rsidRDefault="00E22FBC" w:rsidP="36C80F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6C80FA0">
        <w:rPr>
          <w:rFonts w:ascii="Corbel" w:hAnsi="Corbel"/>
          <w:smallCaps w:val="0"/>
        </w:rPr>
        <w:t xml:space="preserve">1.3 </w:t>
      </w:r>
      <w:r>
        <w:tab/>
      </w:r>
      <w:r w:rsidRPr="36C80FA0">
        <w:rPr>
          <w:rFonts w:ascii="Corbel" w:hAnsi="Corbel"/>
          <w:smallCaps w:val="0"/>
        </w:rPr>
        <w:t>For</w:t>
      </w:r>
      <w:r w:rsidR="00445970" w:rsidRPr="36C80FA0">
        <w:rPr>
          <w:rFonts w:ascii="Corbel" w:hAnsi="Corbel"/>
          <w:smallCaps w:val="0"/>
        </w:rPr>
        <w:t xml:space="preserve">ma zaliczenia przedmiotu </w:t>
      </w:r>
      <w:r w:rsidRPr="36C80FA0">
        <w:rPr>
          <w:rFonts w:ascii="Corbel" w:hAnsi="Corbel"/>
          <w:smallCaps w:val="0"/>
        </w:rPr>
        <w:t xml:space="preserve">(z toku) </w:t>
      </w:r>
      <w:r w:rsidRPr="36C80FA0">
        <w:rPr>
          <w:rFonts w:ascii="Corbel" w:hAnsi="Corbel"/>
          <w:b w:val="0"/>
          <w:smallCaps w:val="0"/>
        </w:rPr>
        <w:t>(egzamin, zaliczenie z oceną, zaliczenie bez oceny)</w:t>
      </w:r>
    </w:p>
    <w:p w14:paraId="3866226B" w14:textId="77777777" w:rsidR="00B84D56" w:rsidRPr="009A3719" w:rsidRDefault="00B84D56" w:rsidP="00B84D56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14:paraId="414341BB" w14:textId="4C38F26B" w:rsidR="009C54AE" w:rsidRPr="00B84D56" w:rsidRDefault="00B84D56" w:rsidP="009C54AE">
      <w:pPr>
        <w:pStyle w:val="Punktygwne"/>
        <w:spacing w:before="0" w:after="0"/>
        <w:rPr>
          <w:rFonts w:ascii="Corbel" w:hAnsi="Corbel"/>
          <w:b w:val="0"/>
        </w:rPr>
      </w:pPr>
      <w:r w:rsidRPr="0E467689">
        <w:rPr>
          <w:rFonts w:ascii="Corbel" w:hAnsi="Corbel"/>
          <w:b w:val="0"/>
        </w:rPr>
        <w:t xml:space="preserve">W przypadku Wykładu: egzamin </w:t>
      </w:r>
    </w:p>
    <w:p w14:paraId="4C3D7B20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A94C72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6C80FA0">
        <w:rPr>
          <w:rFonts w:ascii="Corbel" w:hAnsi="Corbel"/>
        </w:rPr>
        <w:t xml:space="preserve">2.Wymagania wstępne </w:t>
      </w:r>
    </w:p>
    <w:p w14:paraId="36F6E686" w14:textId="46306294" w:rsidR="36C80FA0" w:rsidRDefault="36C80FA0" w:rsidP="36C80FA0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5AB341A" w14:textId="77777777" w:rsidTr="36C80FA0">
        <w:tc>
          <w:tcPr>
            <w:tcW w:w="9670" w:type="dxa"/>
          </w:tcPr>
          <w:p w14:paraId="337E7715" w14:textId="2DB9CE23" w:rsidR="0085747A" w:rsidRPr="00B169DF" w:rsidRDefault="00B84D56" w:rsidP="36C80F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6C80FA0">
              <w:rPr>
                <w:rFonts w:ascii="Corbel" w:hAnsi="Corbel"/>
                <w:b w:val="0"/>
              </w:rPr>
              <w:t>Prawo administracyjne, prawo finansów publicznych</w:t>
            </w:r>
          </w:p>
        </w:tc>
      </w:tr>
    </w:tbl>
    <w:p w14:paraId="63FA8A42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96E463" w14:textId="50DCABB3" w:rsidR="0085747A" w:rsidRPr="00B169DF" w:rsidRDefault="0071620A" w:rsidP="36C80FA0">
      <w:pPr>
        <w:pStyle w:val="Punktygwne"/>
        <w:spacing w:before="0" w:after="0"/>
        <w:rPr>
          <w:rFonts w:ascii="Corbel" w:hAnsi="Corbel"/>
        </w:rPr>
      </w:pPr>
      <w:r w:rsidRPr="36C80FA0">
        <w:rPr>
          <w:rFonts w:ascii="Corbel" w:hAnsi="Corbel"/>
        </w:rPr>
        <w:lastRenderedPageBreak/>
        <w:t>3.</w:t>
      </w:r>
      <w:r w:rsidR="00A84C85" w:rsidRPr="36C80FA0">
        <w:rPr>
          <w:rFonts w:ascii="Corbel" w:hAnsi="Corbel"/>
        </w:rPr>
        <w:t>cele, efekty uczenia się</w:t>
      </w:r>
      <w:r w:rsidR="0085747A" w:rsidRPr="36C80FA0">
        <w:rPr>
          <w:rFonts w:ascii="Corbel" w:hAnsi="Corbel"/>
        </w:rPr>
        <w:t>, treści Programowe i stosowane metody Dydaktyczne</w:t>
      </w:r>
    </w:p>
    <w:p w14:paraId="40C47EB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3DD04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76CFF0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84D56" w:rsidRPr="009729E1" w14:paraId="4CEF7D14" w14:textId="77777777" w:rsidTr="00B84D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70D7" w14:textId="77777777" w:rsidR="00B84D56" w:rsidRPr="009C54AE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96C8" w14:textId="77777777" w:rsidR="00B84D56" w:rsidRPr="009729E1" w:rsidRDefault="00B84D56" w:rsidP="00B84D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jest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zapozna</w:t>
            </w: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przez studentów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 instytucjami prawa finansów publicznych ukierunkowanymi na zapewnienie bezpieczeństwa systemu finansowego państwa, objętymi zakresem wykładu. </w:t>
            </w:r>
          </w:p>
        </w:tc>
      </w:tr>
      <w:tr w:rsidR="00B84D56" w:rsidRPr="009729E1" w14:paraId="21554283" w14:textId="77777777" w:rsidTr="00B84D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3D03" w14:textId="77777777" w:rsidR="00B84D56" w:rsidRPr="00B84D56" w:rsidRDefault="00B84D56" w:rsidP="00B84D56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4D5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6046" w14:textId="77777777" w:rsidR="00B84D56" w:rsidRPr="009729E1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i dostrzegać wpływ systemu finansowego państwa na inne dziedziny życia społecznego prawa.</w:t>
            </w:r>
          </w:p>
        </w:tc>
      </w:tr>
      <w:tr w:rsidR="00B84D56" w:rsidRPr="009729E1" w14:paraId="489B365D" w14:textId="77777777" w:rsidTr="00B84D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056" w14:textId="77777777" w:rsidR="00B84D56" w:rsidRPr="009C54AE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EA7" w14:textId="77777777" w:rsidR="00B84D56" w:rsidRPr="009729E1" w:rsidRDefault="00B84D56" w:rsidP="00FF27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zagrożenia dla bezpieczeństwa finansowego państwa.</w:t>
            </w:r>
          </w:p>
        </w:tc>
      </w:tr>
    </w:tbl>
    <w:p w14:paraId="0581626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A7FFD9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7B0F152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64A86FD7" w14:textId="77777777" w:rsidTr="0071620A">
        <w:tc>
          <w:tcPr>
            <w:tcW w:w="1701" w:type="dxa"/>
            <w:vAlign w:val="center"/>
          </w:tcPr>
          <w:p w14:paraId="0CAB538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3B064A5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111D86C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4DCB" w:rsidRPr="00B169DF" w14:paraId="4E2F4B1D" w14:textId="77777777" w:rsidTr="005E6E85">
        <w:tc>
          <w:tcPr>
            <w:tcW w:w="1701" w:type="dxa"/>
          </w:tcPr>
          <w:p w14:paraId="2CD76552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5E56C8F0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instytucji i zasad działania organów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publicznej (krajowych, międzynarodowych i unijnych)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</w:p>
          <w:p w14:paraId="42678A56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73" w:type="dxa"/>
          </w:tcPr>
          <w:p w14:paraId="1932D558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FB4DCB" w:rsidRPr="00B169DF" w14:paraId="186B4D38" w14:textId="77777777" w:rsidTr="005E6E85">
        <w:tc>
          <w:tcPr>
            <w:tcW w:w="1701" w:type="dxa"/>
          </w:tcPr>
          <w:p w14:paraId="07616F94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14:paraId="400244A7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organami administracji publicznej oraz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nimi a jednostką i instytucjami społecznymi w odniesieniu</w:t>
            </w:r>
          </w:p>
          <w:p w14:paraId="321083E0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społecznych;</w:t>
            </w:r>
          </w:p>
        </w:tc>
        <w:tc>
          <w:tcPr>
            <w:tcW w:w="1873" w:type="dxa"/>
          </w:tcPr>
          <w:p w14:paraId="3E9FED9C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FB4DCB" w:rsidRPr="00B169DF" w14:paraId="0BA686A8" w14:textId="77777777" w:rsidTr="005E6E85">
        <w:tc>
          <w:tcPr>
            <w:tcW w:w="1701" w:type="dxa"/>
          </w:tcPr>
          <w:p w14:paraId="677E251F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6D6316E9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procesów i zjawisk społecznych związanych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administracją rozumiejąc jej role w organizacji państwa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współczesnego społeczeństwa, formułować własne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opinie na ten temat oraz stawiać hipotezy badawcze i 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weryfikować;</w:t>
            </w:r>
          </w:p>
        </w:tc>
        <w:tc>
          <w:tcPr>
            <w:tcW w:w="1873" w:type="dxa"/>
          </w:tcPr>
          <w:p w14:paraId="0D72E421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FB4DCB" w:rsidRPr="00B169DF" w14:paraId="3F106ACB" w14:textId="77777777" w:rsidTr="005E6E85">
        <w:tc>
          <w:tcPr>
            <w:tcW w:w="1701" w:type="dxa"/>
          </w:tcPr>
          <w:p w14:paraId="0E888525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14:paraId="26689311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także prawidłowo posługiwać się wiedzą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interdyscyplinarną do przygotowania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73" w:type="dxa"/>
          </w:tcPr>
          <w:p w14:paraId="14DEB69D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FB4DCB" w:rsidRPr="00B169DF" w14:paraId="1C464959" w14:textId="77777777" w:rsidTr="005E6E85">
        <w:tc>
          <w:tcPr>
            <w:tcW w:w="1701" w:type="dxa"/>
          </w:tcPr>
          <w:p w14:paraId="73DDCBB4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6096" w:type="dxa"/>
          </w:tcPr>
          <w:p w14:paraId="1EDCB00E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prac pisemnych, prezentacji multimedialnych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ustnych wystąpień w języku polskim w zakresie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orzecznictwa sądowego i administracyjnego, a także</w:t>
            </w:r>
          </w:p>
          <w:p w14:paraId="135ABFB6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73" w:type="dxa"/>
          </w:tcPr>
          <w:p w14:paraId="1B796C8E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FB4DCB" w:rsidRPr="00B169DF" w14:paraId="192473FE" w14:textId="77777777" w:rsidTr="005E6E85">
        <w:tc>
          <w:tcPr>
            <w:tcW w:w="1701" w:type="dxa"/>
          </w:tcPr>
          <w:p w14:paraId="4F7892EE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6096" w:type="dxa"/>
          </w:tcPr>
          <w:p w14:paraId="5FA985C2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14:paraId="057D4064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73" w:type="dxa"/>
          </w:tcPr>
          <w:p w14:paraId="311BF8CC" w14:textId="77777777" w:rsidR="00FB4DCB" w:rsidRPr="00FB4DCB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FB4DCB" w:rsidRPr="00B169DF" w14:paraId="1A27C5C5" w14:textId="77777777" w:rsidTr="005E6E85">
        <w:tc>
          <w:tcPr>
            <w:tcW w:w="1701" w:type="dxa"/>
          </w:tcPr>
          <w:p w14:paraId="26828E7F" w14:textId="77777777" w:rsidR="00FB4DCB" w:rsidRPr="00B169DF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6096" w:type="dxa"/>
          </w:tcPr>
          <w:p w14:paraId="79A172F4" w14:textId="77777777" w:rsidR="00FB4DCB" w:rsidRPr="00FB4DCB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Uczestniczy w przygotowaniu projektów,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uwzględnieniem wiedzy i umiejętności zdobytych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trakcie studiów oraz jest gotowy działać na rzecz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społeczeństwa, w tym w instytucjach publicznych</w:t>
            </w:r>
          </w:p>
          <w:p w14:paraId="41C3EC28" w14:textId="77777777" w:rsidR="00FB4DCB" w:rsidRPr="00B169DF" w:rsidRDefault="00FB4DCB" w:rsidP="00FB4D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niepublicznych;</w:t>
            </w:r>
          </w:p>
        </w:tc>
        <w:tc>
          <w:tcPr>
            <w:tcW w:w="1873" w:type="dxa"/>
          </w:tcPr>
          <w:p w14:paraId="14479B91" w14:textId="77777777" w:rsidR="00FB4DCB" w:rsidRPr="00FB4DCB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02DAE3F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686CEC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1B276CA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528142F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56A7F40" w14:textId="77777777" w:rsidTr="00923D7D">
        <w:tc>
          <w:tcPr>
            <w:tcW w:w="9639" w:type="dxa"/>
          </w:tcPr>
          <w:p w14:paraId="43F33CA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487F" w:rsidRPr="00B169DF" w14:paraId="48CE22FC" w14:textId="77777777" w:rsidTr="00923D7D">
        <w:tc>
          <w:tcPr>
            <w:tcW w:w="9639" w:type="dxa"/>
          </w:tcPr>
          <w:p w14:paraId="41A09703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Podstawowe pojęcia dotyczące bezpieczeństwa systemu finansowego państwa oraz instytucji prawa finansowego związanych z bezpieczeństwem finansowym państwa. </w:t>
            </w:r>
          </w:p>
        </w:tc>
      </w:tr>
      <w:tr w:rsidR="00CB487F" w:rsidRPr="00B169DF" w14:paraId="35974FF5" w14:textId="77777777" w:rsidTr="00923D7D">
        <w:tc>
          <w:tcPr>
            <w:tcW w:w="9639" w:type="dxa"/>
          </w:tcPr>
          <w:p w14:paraId="2720EFAC" w14:textId="77777777" w:rsidR="00CB487F" w:rsidRPr="00A33CCA" w:rsidRDefault="00CB487F" w:rsidP="00FF2761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Nadzór nad instytucjami finansowymi w Polsce; rola Komisji Nadzoru Finansowego, Narodowego Banku Polskiego oraz Bankowego Funduszu Gwarancyjnego. </w:t>
            </w:r>
          </w:p>
        </w:tc>
      </w:tr>
      <w:tr w:rsidR="00CB487F" w:rsidRPr="00B169DF" w14:paraId="11FC23A7" w14:textId="77777777" w:rsidTr="00923D7D">
        <w:tc>
          <w:tcPr>
            <w:tcW w:w="9639" w:type="dxa"/>
          </w:tcPr>
          <w:p w14:paraId="08E345DF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Instytucje gwarantujące wykonanie zobowiązań podatkowych</w:t>
            </w:r>
            <w:r>
              <w:rPr>
                <w:rFonts w:ascii="Corbel" w:hAnsi="Corbel"/>
                <w:sz w:val="24"/>
                <w:szCs w:val="24"/>
              </w:rPr>
              <w:t xml:space="preserve"> (sankcje podatkowe)</w:t>
            </w:r>
          </w:p>
        </w:tc>
      </w:tr>
      <w:tr w:rsidR="00CB487F" w:rsidRPr="00B169DF" w14:paraId="73B2C44A" w14:textId="77777777" w:rsidTr="00923D7D">
        <w:tc>
          <w:tcPr>
            <w:tcW w:w="9639" w:type="dxa"/>
          </w:tcPr>
          <w:p w14:paraId="10F07485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Zwalczanie przestępczości podatkowej. P</w:t>
            </w:r>
            <w:r w:rsidRPr="00A33CCA">
              <w:rPr>
                <w:rFonts w:ascii="Corbel" w:hAnsi="Corbel" w:cs="Arial"/>
                <w:sz w:val="24"/>
                <w:szCs w:val="24"/>
              </w:rPr>
              <w:t>rzeciwdziałanie wykorzystywaniu sektora finansowego do wyłudzeń skarbowych</w:t>
            </w:r>
          </w:p>
        </w:tc>
      </w:tr>
      <w:tr w:rsidR="00CB487F" w:rsidRPr="00B169DF" w14:paraId="152D729A" w14:textId="77777777" w:rsidTr="00923D7D">
        <w:tc>
          <w:tcPr>
            <w:tcW w:w="9639" w:type="dxa"/>
          </w:tcPr>
          <w:p w14:paraId="2C215102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Bezpieczeństwo rynków finansowych - regulacje europejskie rynków finansowych.</w:t>
            </w:r>
          </w:p>
        </w:tc>
      </w:tr>
    </w:tbl>
    <w:p w14:paraId="0B922C4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B876D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1CB38C38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B7266A" w14:textId="77777777" w:rsidTr="00923D7D">
        <w:tc>
          <w:tcPr>
            <w:tcW w:w="9639" w:type="dxa"/>
          </w:tcPr>
          <w:p w14:paraId="2F16F4B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487F" w:rsidRPr="00B169DF" w14:paraId="6436CD91" w14:textId="77777777" w:rsidTr="00923D7D">
        <w:tc>
          <w:tcPr>
            <w:tcW w:w="9639" w:type="dxa"/>
          </w:tcPr>
          <w:p w14:paraId="734975BD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Bezpieczeństwo finansowe na tle problematyki bezpieczeństwa państwa.</w:t>
            </w:r>
          </w:p>
        </w:tc>
      </w:tr>
      <w:tr w:rsidR="00CB487F" w:rsidRPr="00B169DF" w14:paraId="33162F73" w14:textId="77777777" w:rsidTr="00923D7D">
        <w:tc>
          <w:tcPr>
            <w:tcW w:w="9639" w:type="dxa"/>
          </w:tcPr>
          <w:p w14:paraId="257921E6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Ograniczenie wysokości długu publicznego, zagrożenia wiązane z poziomem deficytu budżetowego, procedury ostrożnościowe i sanacyjne.</w:t>
            </w:r>
          </w:p>
        </w:tc>
      </w:tr>
      <w:tr w:rsidR="00CB487F" w:rsidRPr="00B169DF" w14:paraId="78FAD654" w14:textId="77777777" w:rsidTr="00923D7D">
        <w:tc>
          <w:tcPr>
            <w:tcW w:w="9639" w:type="dxa"/>
          </w:tcPr>
          <w:p w14:paraId="75271FC6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Audyt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33CCA">
              <w:rPr>
                <w:rFonts w:ascii="Corbel" w:hAnsi="Corbel"/>
                <w:sz w:val="24"/>
                <w:szCs w:val="24"/>
              </w:rPr>
              <w:t>kontrola finansowa</w:t>
            </w:r>
            <w:r>
              <w:rPr>
                <w:rFonts w:ascii="Corbel" w:hAnsi="Corbel"/>
                <w:sz w:val="24"/>
                <w:szCs w:val="24"/>
              </w:rPr>
              <w:t xml:space="preserve">, kontrola zarządcza i procedury kontrolne w prawie podatkowym. </w:t>
            </w:r>
          </w:p>
        </w:tc>
      </w:tr>
      <w:tr w:rsidR="00CB487F" w:rsidRPr="00B169DF" w14:paraId="14B97ED6" w14:textId="77777777" w:rsidTr="00923D7D">
        <w:tc>
          <w:tcPr>
            <w:tcW w:w="9639" w:type="dxa"/>
          </w:tcPr>
          <w:p w14:paraId="49FD47D4" w14:textId="77777777" w:rsidR="00CB487F" w:rsidRPr="00A33CCA" w:rsidRDefault="00CB487F" w:rsidP="00FF2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Dyscyplina finansów publicznych i zasady odpowiedzialności za jej za naruszenie.</w:t>
            </w:r>
          </w:p>
        </w:tc>
      </w:tr>
    </w:tbl>
    <w:p w14:paraId="2B43A405" w14:textId="77777777" w:rsidR="00CB487F" w:rsidRPr="00B169DF" w:rsidRDefault="00CB48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F82A35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37781D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BE9B3" w14:textId="77777777" w:rsidR="00D40A30" w:rsidRPr="00346504" w:rsidRDefault="00D40A30" w:rsidP="00D40A3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504">
        <w:rPr>
          <w:rFonts w:ascii="Corbel" w:hAnsi="Corbel"/>
          <w:smallCaps w:val="0"/>
          <w:szCs w:val="24"/>
        </w:rPr>
        <w:t>Wykład problemowy, wykład z prezentacją multimedialną, analiza i interpretacja tekstów źródłowych, analiza przypadków, dyskusja, rozwiązywanie zadań.</w:t>
      </w:r>
    </w:p>
    <w:p w14:paraId="796979E1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7593E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B8567E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3DDAFB7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EEAA7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30EC96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5"/>
        <w:gridCol w:w="2116"/>
      </w:tblGrid>
      <w:tr w:rsidR="0085747A" w:rsidRPr="00B169DF" w14:paraId="4305A92F" w14:textId="77777777" w:rsidTr="00C05F44">
        <w:tc>
          <w:tcPr>
            <w:tcW w:w="1985" w:type="dxa"/>
            <w:vAlign w:val="center"/>
          </w:tcPr>
          <w:p w14:paraId="095198B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5D4B1A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16E004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9CBC70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F5FD5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4DCB" w:rsidRPr="00B169DF" w14:paraId="03AF82D5" w14:textId="77777777" w:rsidTr="008903DD">
        <w:tc>
          <w:tcPr>
            <w:tcW w:w="1985" w:type="dxa"/>
          </w:tcPr>
          <w:p w14:paraId="4B384617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14:paraId="48E5CE46" w14:textId="77777777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33273F2D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FB4DCB" w:rsidRPr="00B169DF" w14:paraId="5F40E064" w14:textId="77777777" w:rsidTr="008903DD">
        <w:tc>
          <w:tcPr>
            <w:tcW w:w="1985" w:type="dxa"/>
          </w:tcPr>
          <w:p w14:paraId="7F3AE4EA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116CE66A" w14:textId="77777777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19D0184C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FB4DCB" w:rsidRPr="00B169DF" w14:paraId="70718FE5" w14:textId="77777777" w:rsidTr="008903DD">
        <w:tc>
          <w:tcPr>
            <w:tcW w:w="1985" w:type="dxa"/>
          </w:tcPr>
          <w:p w14:paraId="56ED52CA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698DEFE3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0538D5DF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FB4DCB" w:rsidRPr="00B169DF" w14:paraId="17475674" w14:textId="77777777" w:rsidTr="008903DD">
        <w:tc>
          <w:tcPr>
            <w:tcW w:w="1985" w:type="dxa"/>
          </w:tcPr>
          <w:p w14:paraId="4FAA33C2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4F908526" w14:textId="77777777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7650DD51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FB4DCB" w:rsidRPr="00B169DF" w14:paraId="344C101F" w14:textId="77777777" w:rsidTr="008903DD">
        <w:tc>
          <w:tcPr>
            <w:tcW w:w="1985" w:type="dxa"/>
          </w:tcPr>
          <w:p w14:paraId="26CC5484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14:paraId="07D32486" w14:textId="77777777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4A2CD09E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FB4DCB" w:rsidRPr="00B169DF" w14:paraId="383CE672" w14:textId="77777777" w:rsidTr="008903DD">
        <w:tc>
          <w:tcPr>
            <w:tcW w:w="1985" w:type="dxa"/>
          </w:tcPr>
          <w:p w14:paraId="65133D1E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14:paraId="2E1C8928" w14:textId="77777777" w:rsidR="00FB4DCB" w:rsidRPr="009D0B63" w:rsidRDefault="00FB4DCB" w:rsidP="00FF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17C69488" w14:textId="77777777" w:rsidR="00FB4DCB" w:rsidRPr="009D0B63" w:rsidRDefault="00FB4DCB" w:rsidP="00FF276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FB4DCB" w:rsidRPr="00B169DF" w14:paraId="723C92FE" w14:textId="77777777" w:rsidTr="008903DD">
        <w:tc>
          <w:tcPr>
            <w:tcW w:w="1985" w:type="dxa"/>
          </w:tcPr>
          <w:p w14:paraId="1361705E" w14:textId="77777777" w:rsidR="00FB4DCB" w:rsidRPr="00B169DF" w:rsidRDefault="00FB4D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14:paraId="1C208E88" w14:textId="77777777" w:rsidR="00FB4DCB" w:rsidRPr="009D0B63" w:rsidRDefault="00FB4DCB" w:rsidP="00FB4D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14:paraId="2808BCB7" w14:textId="77777777" w:rsidR="00FB4DCB" w:rsidRPr="009D0B63" w:rsidRDefault="00FB4DCB" w:rsidP="00FB4DCB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14:paraId="18E0044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11B25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72F3D8E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6A06E3A" w14:textId="77777777" w:rsidTr="00923D7D">
        <w:tc>
          <w:tcPr>
            <w:tcW w:w="9670" w:type="dxa"/>
          </w:tcPr>
          <w:p w14:paraId="0FD4BDDC" w14:textId="3630D4E8" w:rsidR="00CB487F" w:rsidRPr="002143C8" w:rsidRDefault="00CB487F" w:rsidP="002143C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43C8">
              <w:rPr>
                <w:rFonts w:ascii="Corbel" w:hAnsi="Corbel"/>
                <w:b w:val="0"/>
                <w:smallCaps w:val="0"/>
                <w:szCs w:val="24"/>
              </w:rPr>
              <w:t>Warunkiem zdania egzaminu jest uzyskania pozytywnej oceny.  Egzamin ma formę pisemną i polega na odpowiedzi na zadane pytan</w:t>
            </w:r>
            <w:r w:rsidR="002143C8" w:rsidRPr="002143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2143C8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2143C8" w:rsidRPr="002143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43C8">
              <w:rPr>
                <w:rFonts w:ascii="Corbel" w:hAnsi="Corbel"/>
                <w:b w:val="0"/>
                <w:szCs w:val="24"/>
              </w:rPr>
              <w:t>Egzamin ZAWIERAĆ MOŻE PYTANIA TESTOWE, OTWARTE ORAZ PROBLEMY DO ROZWIĄZANIA.</w:t>
            </w:r>
            <w:r w:rsidR="002143C8" w:rsidRPr="002143C8">
              <w:rPr>
                <w:rFonts w:ascii="Corbel" w:hAnsi="Corbel"/>
                <w:b w:val="0"/>
                <w:szCs w:val="24"/>
              </w:rPr>
              <w:t xml:space="preserve"> </w:t>
            </w:r>
            <w:r w:rsidRPr="002143C8">
              <w:rPr>
                <w:rFonts w:ascii="Corbel" w:hAnsi="Corbel"/>
                <w:b w:val="0"/>
                <w:smallCaps w:val="0"/>
                <w:szCs w:val="24"/>
              </w:rPr>
              <w:t xml:space="preserve">Uzyskanie oceny pozytywnej wymaga udzielenia poprawnych odpowiedzi na ponad 50% pytań. Egzamin trwa łącznie1 godzinę zegarową. </w:t>
            </w:r>
          </w:p>
          <w:p w14:paraId="6F844D5A" w14:textId="77777777" w:rsidR="00CB487F" w:rsidRPr="002143C8" w:rsidRDefault="00CB487F" w:rsidP="002143C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2143C8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odpowiedziach.</w:t>
            </w:r>
          </w:p>
          <w:p w14:paraId="41986AE2" w14:textId="77777777" w:rsidR="00CB487F" w:rsidRPr="002143C8" w:rsidRDefault="00CB487F" w:rsidP="00214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43C8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0F493D3E" w14:textId="77777777" w:rsidR="00CB487F" w:rsidRPr="002143C8" w:rsidRDefault="00CB487F" w:rsidP="00214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7BF1E89" w14:textId="77777777" w:rsidR="00923D7D" w:rsidRPr="00B169DF" w:rsidRDefault="00CB487F" w:rsidP="00214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3C8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</w:t>
            </w:r>
            <w:r w:rsidRPr="009729E1">
              <w:rPr>
                <w:rFonts w:ascii="Corbel" w:hAnsi="Corbel"/>
                <w:b w:val="0"/>
                <w:szCs w:val="24"/>
              </w:rPr>
              <w:t>.</w:t>
            </w:r>
          </w:p>
          <w:p w14:paraId="4A032B4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3B197B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151513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D6677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ACC9382" w14:textId="77777777" w:rsidTr="003E1941">
        <w:tc>
          <w:tcPr>
            <w:tcW w:w="4962" w:type="dxa"/>
            <w:vAlign w:val="center"/>
          </w:tcPr>
          <w:p w14:paraId="1A4B6FA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085C5F" w14:textId="0D2C3806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3431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B487F" w:rsidRPr="00B169DF" w14:paraId="4D76B5A9" w14:textId="77777777" w:rsidTr="00923D7D">
        <w:tc>
          <w:tcPr>
            <w:tcW w:w="4962" w:type="dxa"/>
          </w:tcPr>
          <w:p w14:paraId="4543CAC0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4C61093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="00CB487F" w:rsidRPr="00B169DF" w14:paraId="3D5C9716" w14:textId="77777777" w:rsidTr="00923D7D">
        <w:tc>
          <w:tcPr>
            <w:tcW w:w="4962" w:type="dxa"/>
          </w:tcPr>
          <w:p w14:paraId="5E240190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65CE41B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4A79DC6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CB487F" w:rsidRPr="00B169DF" w14:paraId="0933827E" w14:textId="77777777" w:rsidTr="00923D7D">
        <w:tc>
          <w:tcPr>
            <w:tcW w:w="4962" w:type="dxa"/>
          </w:tcPr>
          <w:p w14:paraId="241CFEE3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6B006B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EFBB3F5" w14:textId="77777777" w:rsidR="00CB487F" w:rsidRPr="009C54AE" w:rsidRDefault="0007710E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CB487F">
              <w:rPr>
                <w:rFonts w:ascii="Corbel" w:hAnsi="Corbel"/>
                <w:sz w:val="24"/>
                <w:szCs w:val="24"/>
              </w:rPr>
              <w:t>6 godz.</w:t>
            </w:r>
          </w:p>
        </w:tc>
      </w:tr>
      <w:tr w:rsidR="00CB487F" w:rsidRPr="00B169DF" w14:paraId="6DE2A907" w14:textId="77777777" w:rsidTr="00923D7D">
        <w:tc>
          <w:tcPr>
            <w:tcW w:w="4962" w:type="dxa"/>
          </w:tcPr>
          <w:p w14:paraId="1821D000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355AA0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CB487F" w:rsidRPr="00B169DF" w14:paraId="7A60300F" w14:textId="77777777" w:rsidTr="00923D7D">
        <w:tc>
          <w:tcPr>
            <w:tcW w:w="4962" w:type="dxa"/>
          </w:tcPr>
          <w:p w14:paraId="2B7B69E1" w14:textId="77777777" w:rsidR="00CB487F" w:rsidRPr="00B169DF" w:rsidRDefault="00CB48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99ABCA" w14:textId="77777777" w:rsidR="00CB487F" w:rsidRPr="009C54AE" w:rsidRDefault="00CB487F" w:rsidP="00FF27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209AD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E04F5F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1A44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0717736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0A2E16A" w14:textId="77777777" w:rsidTr="0071620A">
        <w:trPr>
          <w:trHeight w:val="397"/>
        </w:trPr>
        <w:tc>
          <w:tcPr>
            <w:tcW w:w="3544" w:type="dxa"/>
          </w:tcPr>
          <w:p w14:paraId="29B256B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B645DC" w14:textId="77777777" w:rsidR="0085747A" w:rsidRPr="00B169DF" w:rsidRDefault="00CB48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9DF5DC3" w14:textId="77777777" w:rsidTr="0071620A">
        <w:trPr>
          <w:trHeight w:val="397"/>
        </w:trPr>
        <w:tc>
          <w:tcPr>
            <w:tcW w:w="3544" w:type="dxa"/>
          </w:tcPr>
          <w:p w14:paraId="23AE66D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4AC1CF2" w14:textId="77777777" w:rsidR="0085747A" w:rsidRPr="00B169DF" w:rsidRDefault="00CB48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91CC067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0E22F5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1C5FEE4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487F" w:rsidRPr="00B169DF" w14:paraId="48182B96" w14:textId="77777777" w:rsidTr="36C80FA0">
        <w:trPr>
          <w:trHeight w:val="397"/>
        </w:trPr>
        <w:tc>
          <w:tcPr>
            <w:tcW w:w="7513" w:type="dxa"/>
          </w:tcPr>
          <w:p w14:paraId="27456C32" w14:textId="77777777" w:rsidR="00CB487F" w:rsidRDefault="00CB487F" w:rsidP="002143C8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</w:rPr>
            </w:pPr>
            <w:bookmarkStart w:id="2" w:name="_Hlk145524395"/>
            <w:r w:rsidRPr="0E46768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546F71" w14:textId="77777777" w:rsidR="00CB487F" w:rsidRDefault="00CB487F" w:rsidP="002143C8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C590F92" w14:textId="051E61FD" w:rsidR="002143C8" w:rsidRPr="002143C8" w:rsidRDefault="002143C8" w:rsidP="002143C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2143C8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2143C8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2143C8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2143C8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2143C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</w:t>
            </w:r>
            <w:r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;</w:t>
            </w:r>
          </w:p>
          <w:p w14:paraId="1B43FB26" w14:textId="4F35D14D" w:rsidR="00CB487F" w:rsidRPr="00440F9E" w:rsidRDefault="002143C8" w:rsidP="002143C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D0B63">
              <w:rPr>
                <w:rFonts w:ascii="Corbel" w:hAnsi="Corbel"/>
                <w:bCs/>
                <w:sz w:val="24"/>
                <w:szCs w:val="24"/>
              </w:rPr>
              <w:t xml:space="preserve">W. Miemiec (red.), </w:t>
            </w:r>
            <w:r w:rsidRPr="009D0B63">
              <w:rPr>
                <w:rFonts w:ascii="Corbel" w:eastAsia="Times New Roman" w:hAnsi="Corbel"/>
                <w:bCs/>
                <w:i/>
                <w:iCs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9D0B63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, Warszawa 202</w:t>
            </w:r>
            <w:r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3</w:t>
            </w:r>
            <w:r w:rsidRPr="009D0B63">
              <w:rPr>
                <w:rFonts w:ascii="Corbel" w:eastAsia="Times New Roman" w:hAnsi="Corbel"/>
                <w:bCs/>
                <w:spacing w:val="-12"/>
                <w:kern w:val="36"/>
                <w:sz w:val="24"/>
                <w:szCs w:val="24"/>
                <w:lang w:eastAsia="pl-PL"/>
              </w:rPr>
              <w:t>.</w:t>
            </w:r>
          </w:p>
          <w:p w14:paraId="1A06A405" w14:textId="77777777" w:rsidR="00CB487F" w:rsidRPr="00BE6C66" w:rsidRDefault="00CB487F" w:rsidP="002143C8">
            <w:pPr>
              <w:pStyle w:val="Nagwek1"/>
              <w:numPr>
                <w:ilvl w:val="0"/>
                <w:numId w:val="2"/>
              </w:numPr>
              <w:spacing w:before="0"/>
              <w:jc w:val="both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A. </w:t>
            </w:r>
            <w:r w:rsidRPr="00BE6C66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Nowak-Far (red.), M. Frysztak, A. </w:t>
            </w:r>
            <w:proofErr w:type="spellStart"/>
            <w:r w:rsidRPr="00BE6C66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BE6C66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BE6C66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BE6C66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BE6C66">
              <w:rPr>
                <w:rFonts w:ascii="Corbel" w:eastAsia="Times New Roman" w:hAnsi="Corbel" w:cs="Times New Roman"/>
                <w:bCs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r w:rsidRPr="00BE6C66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Warszawa 2020;</w:t>
            </w:r>
          </w:p>
          <w:p w14:paraId="0BCF04AC" w14:textId="6543C695" w:rsidR="00CB487F" w:rsidRDefault="392273A7" w:rsidP="002143C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6C80FA0">
              <w:rPr>
                <w:rFonts w:ascii="Corbel" w:hAnsi="Corbel"/>
                <w:sz w:val="24"/>
                <w:szCs w:val="24"/>
              </w:rPr>
              <w:t>A.</w:t>
            </w:r>
            <w:r w:rsidR="4950763A" w:rsidRPr="36C80FA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36C80FA0">
              <w:rPr>
                <w:rFonts w:ascii="Corbel" w:hAnsi="Corbel"/>
                <w:sz w:val="24"/>
                <w:szCs w:val="24"/>
              </w:rPr>
              <w:t>Drwiłło</w:t>
            </w:r>
            <w:proofErr w:type="spellEnd"/>
            <w:r w:rsidRPr="36C80FA0">
              <w:rPr>
                <w:rFonts w:ascii="Corbel" w:hAnsi="Corbel"/>
                <w:sz w:val="24"/>
                <w:szCs w:val="24"/>
              </w:rPr>
              <w:t xml:space="preserve"> (red.), A. Jurkowska-</w:t>
            </w:r>
            <w:proofErr w:type="spellStart"/>
            <w:r w:rsidRPr="36C80FA0">
              <w:rPr>
                <w:rFonts w:ascii="Corbel" w:hAnsi="Corbel"/>
                <w:sz w:val="24"/>
                <w:szCs w:val="24"/>
              </w:rPr>
              <w:t>Zeidler</w:t>
            </w:r>
            <w:proofErr w:type="spellEnd"/>
            <w:r w:rsidRPr="36C80FA0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36C80FA0">
              <w:rPr>
                <w:rFonts w:ascii="Corbel" w:hAnsi="Corbel"/>
                <w:i/>
                <w:iCs/>
                <w:sz w:val="24"/>
                <w:szCs w:val="24"/>
              </w:rPr>
              <w:t>System prawnofinansowy Unii Europejskiej</w:t>
            </w:r>
            <w:r w:rsidRPr="36C80FA0">
              <w:rPr>
                <w:rFonts w:ascii="Corbel" w:hAnsi="Corbel"/>
                <w:sz w:val="24"/>
                <w:szCs w:val="24"/>
              </w:rPr>
              <w:t>, Warszawa 2017;</w:t>
            </w:r>
          </w:p>
          <w:p w14:paraId="1FF2FE72" w14:textId="77777777" w:rsidR="00CB487F" w:rsidRPr="009D0B63" w:rsidRDefault="00CB487F" w:rsidP="002143C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D0B63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9D0B63">
              <w:rPr>
                <w:rFonts w:ascii="Corbel" w:hAnsi="Corbel"/>
                <w:sz w:val="24"/>
                <w:szCs w:val="24"/>
              </w:rPr>
              <w:t>Borodo</w:t>
            </w:r>
            <w:proofErr w:type="spellEnd"/>
            <w:r w:rsidRPr="009D0B6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803AD">
              <w:rPr>
                <w:rFonts w:ascii="Corbel" w:hAnsi="Corbel"/>
                <w:i/>
                <w:iCs/>
                <w:sz w:val="24"/>
                <w:szCs w:val="24"/>
              </w:rPr>
              <w:t>Finanse publiczne. Zagadnienia ustrojowe i prawne</w:t>
            </w:r>
            <w:r w:rsidRPr="009D0B63">
              <w:rPr>
                <w:rFonts w:ascii="Corbel" w:hAnsi="Corbel"/>
                <w:sz w:val="24"/>
                <w:szCs w:val="24"/>
              </w:rPr>
              <w:t>, Warszawa 2019.</w:t>
            </w:r>
          </w:p>
        </w:tc>
      </w:tr>
      <w:tr w:rsidR="00CB487F" w:rsidRPr="00B169DF" w14:paraId="4F824B70" w14:textId="77777777" w:rsidTr="36C80FA0">
        <w:trPr>
          <w:trHeight w:val="397"/>
        </w:trPr>
        <w:tc>
          <w:tcPr>
            <w:tcW w:w="7513" w:type="dxa"/>
          </w:tcPr>
          <w:p w14:paraId="624D00F7" w14:textId="77777777" w:rsidR="00CB487F" w:rsidRDefault="00CB487F" w:rsidP="002143C8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</w:rPr>
            </w:pPr>
            <w:r w:rsidRPr="0E46768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F2AFE04" w14:textId="77777777" w:rsidR="00CB487F" w:rsidRDefault="00CB487F" w:rsidP="002143C8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F5FA3B6" w14:textId="77777777" w:rsidR="00CB487F" w:rsidRPr="009803AD" w:rsidRDefault="00CB487F" w:rsidP="002143C8">
            <w:pPr>
              <w:pStyle w:val="Tekstprzypisudolnego"/>
              <w:numPr>
                <w:ilvl w:val="0"/>
                <w:numId w:val="3"/>
              </w:numPr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D56B8">
              <w:rPr>
                <w:rFonts w:ascii="Corbel" w:hAnsi="Corbel"/>
                <w:sz w:val="24"/>
                <w:szCs w:val="24"/>
              </w:rPr>
              <w:t>E. Ura, S. Pieprzny (red.),</w:t>
            </w:r>
            <w:r w:rsidRPr="005D56B8">
              <w:rPr>
                <w:rFonts w:ascii="Corbel" w:hAnsi="Corbel"/>
                <w:i/>
                <w:sz w:val="24"/>
                <w:szCs w:val="24"/>
              </w:rPr>
              <w:t xml:space="preserve"> Bezpieczeństwo wewnętrzne państwa,</w:t>
            </w:r>
            <w:r w:rsidRPr="005D56B8">
              <w:rPr>
                <w:rFonts w:ascii="Corbel" w:hAnsi="Corbel"/>
                <w:sz w:val="24"/>
                <w:szCs w:val="24"/>
              </w:rPr>
              <w:t xml:space="preserve"> Rzeszów 2015,</w:t>
            </w:r>
          </w:p>
          <w:p w14:paraId="4318692A" w14:textId="77777777" w:rsidR="00CB487F" w:rsidRDefault="00CB487F" w:rsidP="002143C8">
            <w:pPr>
              <w:pStyle w:val="Tekstprzypisudolnego"/>
              <w:numPr>
                <w:ilvl w:val="0"/>
                <w:numId w:val="3"/>
              </w:numPr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C. </w:t>
            </w:r>
            <w:r w:rsidRPr="00BE6C66">
              <w:rPr>
                <w:rFonts w:ascii="Corbel" w:hAnsi="Corbel"/>
                <w:sz w:val="24"/>
                <w:szCs w:val="24"/>
              </w:rPr>
              <w:t xml:space="preserve">Kosikowski, </w:t>
            </w:r>
            <w:r w:rsidRPr="00BE6C66">
              <w:rPr>
                <w:rFonts w:ascii="Corbel" w:hAnsi="Corbel"/>
                <w:i/>
                <w:sz w:val="24"/>
                <w:szCs w:val="24"/>
              </w:rPr>
              <w:t>Finanse i prawo finansowe Unii Europejskiej</w:t>
            </w:r>
            <w:r w:rsidRPr="00BE6C66">
              <w:rPr>
                <w:rFonts w:ascii="Corbel" w:hAnsi="Corbel"/>
                <w:sz w:val="24"/>
                <w:szCs w:val="24"/>
              </w:rPr>
              <w:t>, Warszawa 2014;</w:t>
            </w:r>
          </w:p>
          <w:p w14:paraId="1A874767" w14:textId="17842FDC" w:rsidR="00CB487F" w:rsidRPr="009803AD" w:rsidRDefault="00CB487F" w:rsidP="002143C8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bCs/>
                <w:i/>
                <w:sz w:val="24"/>
                <w:szCs w:val="24"/>
              </w:rPr>
            </w:pPr>
            <w:r w:rsidRPr="005D56B8">
              <w:rPr>
                <w:rFonts w:ascii="Corbel" w:hAnsi="Corbel" w:cs="Calibri"/>
                <w:bCs/>
                <w:sz w:val="24"/>
                <w:szCs w:val="24"/>
              </w:rPr>
              <w:t>E. Ura, E. Feret i S. Pieprzny (red.),</w:t>
            </w:r>
            <w:r w:rsidRPr="005D56B8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 Zagadnienia bezpieczeństwa i porządku publicznego w jednostkach samorządu terytorialnego</w:t>
            </w:r>
            <w:r w:rsidRPr="005D56B8">
              <w:rPr>
                <w:rFonts w:ascii="Corbel" w:hAnsi="Corbel" w:cs="Calibri"/>
                <w:bCs/>
                <w:sz w:val="24"/>
                <w:szCs w:val="24"/>
              </w:rPr>
              <w:t>, Rzeszów 2018</w:t>
            </w:r>
            <w:r>
              <w:rPr>
                <w:rFonts w:ascii="Corbel" w:hAnsi="Corbel" w:cs="Calibri"/>
                <w:bCs/>
                <w:sz w:val="24"/>
                <w:szCs w:val="24"/>
              </w:rPr>
              <w:t>,</w:t>
            </w:r>
          </w:p>
          <w:p w14:paraId="52CAF769" w14:textId="2850114E" w:rsidR="00CB487F" w:rsidRPr="009D0B63" w:rsidRDefault="002143C8" w:rsidP="002143C8">
            <w:pPr>
              <w:pStyle w:val="Tekstprzypisudolnego"/>
              <w:numPr>
                <w:ilvl w:val="0"/>
                <w:numId w:val="3"/>
              </w:numPr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Pr="00440F9E">
              <w:rPr>
                <w:rFonts w:ascii="Corbel" w:hAnsi="Corbel"/>
                <w:sz w:val="24"/>
                <w:szCs w:val="24"/>
              </w:rPr>
              <w:t xml:space="preserve">Brzeziński (red.), A. Olesińska (red.), </w:t>
            </w:r>
            <w:r w:rsidRPr="00440F9E">
              <w:rPr>
                <w:rFonts w:ascii="Corbel" w:hAnsi="Corbel"/>
                <w:i/>
                <w:sz w:val="24"/>
                <w:szCs w:val="24"/>
              </w:rPr>
              <w:t>Prawo finansów publicznych</w:t>
            </w:r>
            <w:r w:rsidRPr="00440F9E">
              <w:rPr>
                <w:rFonts w:ascii="Corbel" w:hAnsi="Corbel"/>
                <w:sz w:val="24"/>
                <w:szCs w:val="24"/>
              </w:rPr>
              <w:t>, Toruń 2017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bookmarkEnd w:id="2"/>
    </w:tbl>
    <w:p w14:paraId="5494EEC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9992D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A2818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40DA6" w14:textId="77777777" w:rsidR="00B67A82" w:rsidRDefault="00B67A82" w:rsidP="00C16ABF">
      <w:pPr>
        <w:spacing w:after="0" w:line="240" w:lineRule="auto"/>
      </w:pPr>
      <w:r>
        <w:separator/>
      </w:r>
    </w:p>
  </w:endnote>
  <w:endnote w:type="continuationSeparator" w:id="0">
    <w:p w14:paraId="48D18667" w14:textId="77777777" w:rsidR="00B67A82" w:rsidRDefault="00B67A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435D5" w14:textId="77777777" w:rsidR="00B67A82" w:rsidRDefault="00B67A82" w:rsidP="00C16ABF">
      <w:pPr>
        <w:spacing w:after="0" w:line="240" w:lineRule="auto"/>
      </w:pPr>
      <w:r>
        <w:separator/>
      </w:r>
    </w:p>
  </w:footnote>
  <w:footnote w:type="continuationSeparator" w:id="0">
    <w:p w14:paraId="1B311529" w14:textId="77777777" w:rsidR="00B67A82" w:rsidRDefault="00B67A82" w:rsidP="00C16ABF">
      <w:pPr>
        <w:spacing w:after="0" w:line="240" w:lineRule="auto"/>
      </w:pPr>
      <w:r>
        <w:continuationSeparator/>
      </w:r>
    </w:p>
  </w:footnote>
  <w:footnote w:id="1">
    <w:p w14:paraId="36147E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F07C36"/>
    <w:multiLevelType w:val="hybridMultilevel"/>
    <w:tmpl w:val="F170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43A66"/>
    <w:multiLevelType w:val="hybridMultilevel"/>
    <w:tmpl w:val="3272C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10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3C8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0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6AB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F4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1FD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10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5E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F5D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67A82"/>
    <w:rsid w:val="00B75946"/>
    <w:rsid w:val="00B8056E"/>
    <w:rsid w:val="00B819C8"/>
    <w:rsid w:val="00B82308"/>
    <w:rsid w:val="00B84D56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87F"/>
    <w:rsid w:val="00CB6517"/>
    <w:rsid w:val="00CC4F7C"/>
    <w:rsid w:val="00CD6897"/>
    <w:rsid w:val="00CE3865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A30"/>
    <w:rsid w:val="00D425B2"/>
    <w:rsid w:val="00D428D6"/>
    <w:rsid w:val="00D552B2"/>
    <w:rsid w:val="00D608D1"/>
    <w:rsid w:val="00D74119"/>
    <w:rsid w:val="00D8075B"/>
    <w:rsid w:val="00D8678B"/>
    <w:rsid w:val="00DA103D"/>
    <w:rsid w:val="00DA2114"/>
    <w:rsid w:val="00DB31C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4DCB"/>
    <w:rsid w:val="00FB7DBA"/>
    <w:rsid w:val="00FC1C25"/>
    <w:rsid w:val="00FC3F45"/>
    <w:rsid w:val="00FD503F"/>
    <w:rsid w:val="00FD7589"/>
    <w:rsid w:val="00FF016A"/>
    <w:rsid w:val="00FF1401"/>
    <w:rsid w:val="00FF5E7D"/>
    <w:rsid w:val="29AD4A5C"/>
    <w:rsid w:val="33906EDE"/>
    <w:rsid w:val="352C3F3F"/>
    <w:rsid w:val="36C80FA0"/>
    <w:rsid w:val="392273A7"/>
    <w:rsid w:val="4950763A"/>
    <w:rsid w:val="7A7D8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80EE"/>
  <w15:docId w15:val="{19E7A2E1-8C34-4F11-9C6B-1DE94B0BD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CB487F"/>
    <w:pPr>
      <w:ind w:left="720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B487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A2B67-0921-4D4E-AFE0-26784D0F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1167</Words>
  <Characters>7004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2023-09-11T09:09:00Z</dcterms:created>
  <dcterms:modified xsi:type="dcterms:W3CDTF">2024-09-03T06:49:00Z</dcterms:modified>
</cp:coreProperties>
</file>